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Elektroinstall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Elektroinstall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